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D42A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D42A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D42A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D42A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D42A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D42A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D42A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D42AEA" w:rsidRPr="00D42AEA">
          <w:rPr>
            <w:b w:val="0"/>
          </w:rPr>
          <w:t xml:space="preserve"> 11091/020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D42AEA" w:rsidP="00232C8F">
            <w:r>
              <w:t>Рентгенолаборант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D42AEA" w:rsidP="00232C8F">
            <w:r>
              <w:t>26073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D42AEA" w:rsidRPr="00D42AEA">
          <w:rPr>
            <w:rStyle w:val="aa"/>
          </w:rPr>
          <w:t xml:space="preserve"> Поликлиника -</w:t>
        </w:r>
        <w:r w:rsidR="00D42AEA" w:rsidRPr="00D42AEA">
          <w:rPr>
            <w:u w:val="single"/>
          </w:rPr>
          <w:t xml:space="preserve"> Рентгенологическое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D42AEA" w:rsidRPr="00D42AEA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D42AEA" w:rsidRPr="00D42AEA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D42AEA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D42AEA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D42AEA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D42AEA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D42AEA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D42AEA" w:rsidP="00C31869">
            <w:pPr>
              <w:jc w:val="center"/>
            </w:pPr>
            <w:r>
              <w:t>003-301-837 80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D42AEA" w:rsidRPr="00D42AEA">
          <w:rPr>
            <w:rStyle w:val="aa"/>
          </w:rPr>
          <w:t xml:space="preserve"> Рентгенодиагностический аппарат, проявочный аппарат</w:t>
        </w:r>
        <w:r w:rsidR="00D42AEA" w:rsidRPr="00D42AEA">
          <w:rPr>
            <w:u w:val="single"/>
          </w:rPr>
          <w:t xml:space="preserve">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D42AEA" w:rsidRPr="00D42AEA">
          <w:rPr>
            <w:rStyle w:val="aa"/>
          </w:rPr>
          <w:t xml:space="preserve"> Пленка для рентгеновских снимков,</w:t>
        </w:r>
        <w:r w:rsidR="00D42AEA" w:rsidRPr="00D42AEA">
          <w:rPr>
            <w:u w:val="single"/>
          </w:rPr>
          <w:t xml:space="preserve"> щелочи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42A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42A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42A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42A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42A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42A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42A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42A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D42A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42A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42A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42A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42A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D42AE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42A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D42A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42A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D42AE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D42A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42A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42A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42A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42A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42AE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42A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КАБИНЕТА МИНИСТРОВ СССР от 26 января 1991 г N 10, Список № 1, вид производства: "XIX. УЧРЕЖДЕНИЯ ЗДРАВООХРАНЕНИЯ", позиция (тринадцатизначный символ) в Списке профессии, должности:  12300000-24577. Рентгенолаборанты, в том числе в рентгенооперационных, ангиографических и флюорографических кабинетах, 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42AE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1.2.21.1., п. 1.2.30.1., п. 2.4., п. 3.1.;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A949C8" w:rsidRPr="00A949C8">
          <w:rPr>
            <w:i/>
            <w:u w:val="single"/>
          </w:rPr>
          <w:t>1. Рекомендации по улучшению и оздоровлению условий труда:</w:t>
        </w:r>
        <w:r w:rsidR="00A949C8" w:rsidRPr="00A949C8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A949C8" w:rsidRPr="00A949C8">
          <w:rPr>
            <w:i/>
            <w:u w:val="single"/>
          </w:rPr>
          <w:tab/>
          <w:t>   </w:t>
        </w:r>
        <w:r w:rsidR="00A949C8" w:rsidRPr="00A949C8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A949C8" w:rsidRPr="00A949C8">
          <w:rPr>
            <w:i/>
            <w:u w:val="single"/>
          </w:rPr>
          <w:tab/>
          <w:t>   </w:t>
        </w:r>
        <w:r w:rsidR="00A949C8" w:rsidRPr="00A949C8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A949C8" w:rsidRPr="00A949C8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A949C8" w:rsidRPr="00A949C8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42AEA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42AEA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D42AE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42AEA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42AEA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D42AE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D42AEA" w:rsidRPr="00D42AEA" w:rsidTr="00D42AE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</w:tr>
      <w:tr w:rsidR="00D42AEA" w:rsidRPr="00D42AEA" w:rsidTr="00D42AE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(дата)</w:t>
            </w:r>
          </w:p>
        </w:tc>
      </w:tr>
      <w:tr w:rsidR="00D42AEA" w:rsidRPr="00D42AEA" w:rsidTr="00D42AE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</w:tr>
      <w:tr w:rsidR="00D42AEA" w:rsidRPr="00D42AEA" w:rsidTr="00D42AE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(дата)</w:t>
            </w:r>
          </w:p>
        </w:tc>
      </w:tr>
      <w:tr w:rsidR="00D42AEA" w:rsidRPr="00D42AEA" w:rsidTr="00D42AE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</w:tr>
      <w:tr w:rsidR="00D42AEA" w:rsidRPr="00D42AEA" w:rsidTr="00D42AE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9813AA" w:rsidTr="009813A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9813AA" w:rsidRDefault="009813AA" w:rsidP="003C5C39">
            <w:pPr>
              <w:pStyle w:val="a8"/>
            </w:pPr>
            <w:r w:rsidRPr="009813AA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9813AA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9813AA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9813AA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9813AA" w:rsidRDefault="009813AA" w:rsidP="003C5C39">
            <w:pPr>
              <w:pStyle w:val="a8"/>
            </w:pPr>
            <w:r w:rsidRPr="009813AA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9813AA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9813AA" w:rsidRDefault="00A949C8" w:rsidP="003C5C39">
            <w:pPr>
              <w:pStyle w:val="a8"/>
            </w:pPr>
            <w:r>
              <w:t>24.11.2016</w:t>
            </w:r>
          </w:p>
        </w:tc>
      </w:tr>
      <w:tr w:rsidR="00EF07A3" w:rsidRPr="009813AA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9813AA" w:rsidRDefault="009813AA" w:rsidP="003C5C39">
            <w:pPr>
              <w:pStyle w:val="a8"/>
              <w:rPr>
                <w:b/>
                <w:vertAlign w:val="superscript"/>
              </w:rPr>
            </w:pPr>
            <w:r w:rsidRPr="009813A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9813A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9813AA" w:rsidRDefault="009813AA" w:rsidP="00EF07A3">
            <w:pPr>
              <w:pStyle w:val="a8"/>
              <w:rPr>
                <w:b/>
                <w:vertAlign w:val="superscript"/>
              </w:rPr>
            </w:pPr>
            <w:r w:rsidRPr="009813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9813AA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9813AA" w:rsidRDefault="009813AA" w:rsidP="00EF07A3">
            <w:pPr>
              <w:pStyle w:val="a8"/>
              <w:rPr>
                <w:b/>
                <w:vertAlign w:val="superscript"/>
              </w:rPr>
            </w:pPr>
            <w:r w:rsidRPr="009813AA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9813A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9813AA" w:rsidRDefault="009813AA" w:rsidP="00EF07A3">
            <w:pPr>
              <w:pStyle w:val="a8"/>
              <w:rPr>
                <w:vertAlign w:val="superscript"/>
              </w:rPr>
            </w:pPr>
            <w:r w:rsidRPr="009813AA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D42AE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42AEA" w:rsidP="004E51DC">
            <w:pPr>
              <w:pStyle w:val="a8"/>
            </w:pPr>
            <w:r>
              <w:t>Захарова Татьяна Анатольевна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D42AE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D42AE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D42AEA" w:rsidRPr="00D42AEA" w:rsidTr="00D42AE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</w:tr>
      <w:tr w:rsidR="00D42AEA" w:rsidRPr="00D42AEA" w:rsidTr="00D42AE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2AEA" w:rsidRPr="00D42AEA" w:rsidRDefault="00D42AEA" w:rsidP="00EF07A3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(дата)</w:t>
            </w:r>
          </w:p>
        </w:tc>
      </w:tr>
      <w:tr w:rsidR="00D42AEA" w:rsidRPr="00D42AEA" w:rsidTr="00D42AE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</w:tr>
      <w:tr w:rsidR="00D42AEA" w:rsidRPr="00D42AEA" w:rsidTr="00D42AE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2AEA" w:rsidRPr="00D42AEA" w:rsidRDefault="00D42AEA" w:rsidP="00EF07A3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(дата)</w:t>
            </w:r>
          </w:p>
        </w:tc>
      </w:tr>
      <w:tr w:rsidR="00D42AEA" w:rsidRPr="00D42AEA" w:rsidTr="00D42AE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</w:tr>
      <w:tr w:rsidR="00D42AEA" w:rsidRPr="00D42AEA" w:rsidTr="00D42AE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2AEA" w:rsidRPr="00D42AEA" w:rsidRDefault="00D42AEA" w:rsidP="00EF07A3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(дата)</w:t>
            </w:r>
          </w:p>
        </w:tc>
      </w:tr>
      <w:tr w:rsidR="00D42AEA" w:rsidRPr="00D42AEA" w:rsidTr="00D42AE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</w:tr>
      <w:tr w:rsidR="00D42AEA" w:rsidRPr="00D42AEA" w:rsidTr="00D42AE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2AEA" w:rsidRPr="00D42AEA" w:rsidRDefault="00D42AEA" w:rsidP="00EF07A3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(дата)</w:t>
            </w:r>
          </w:p>
        </w:tc>
      </w:tr>
      <w:tr w:rsidR="00D42AEA" w:rsidRPr="00D42AEA" w:rsidTr="00D42AE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AEA" w:rsidRPr="00D42AEA" w:rsidRDefault="00D42AEA" w:rsidP="004E51DC">
            <w:pPr>
              <w:pStyle w:val="a8"/>
            </w:pPr>
          </w:p>
        </w:tc>
      </w:tr>
      <w:tr w:rsidR="00D42AEA" w:rsidRPr="00D42AEA" w:rsidTr="00D42AE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2AEA" w:rsidRPr="00D42AEA" w:rsidRDefault="00D42AEA" w:rsidP="00EF07A3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2AEA" w:rsidRPr="00D42AEA" w:rsidRDefault="00D42AEA" w:rsidP="004E51DC">
            <w:pPr>
              <w:pStyle w:val="a8"/>
              <w:rPr>
                <w:vertAlign w:val="superscript"/>
              </w:rPr>
            </w:pPr>
            <w:r w:rsidRPr="00D42AEA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3AA" w:rsidRDefault="009813AA" w:rsidP="0076042D">
      <w:pPr>
        <w:pStyle w:val="a9"/>
      </w:pPr>
      <w:r>
        <w:separator/>
      </w:r>
    </w:p>
  </w:endnote>
  <w:endnote w:type="continuationSeparator" w:id="0">
    <w:p w:rsidR="009813AA" w:rsidRDefault="009813A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D42AE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11091/020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D81279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D81279" w:rsidRPr="00C31869">
            <w:rPr>
              <w:rStyle w:val="ad"/>
              <w:sz w:val="20"/>
              <w:szCs w:val="20"/>
            </w:rPr>
            <w:fldChar w:fldCharType="separate"/>
          </w:r>
          <w:r w:rsidR="00D42AEA">
            <w:rPr>
              <w:rStyle w:val="ad"/>
              <w:noProof/>
              <w:sz w:val="20"/>
              <w:szCs w:val="20"/>
            </w:rPr>
            <w:t>1</w:t>
          </w:r>
          <w:r w:rsidR="00D81279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42AEA" w:rsidRPr="00D42AEA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3AA" w:rsidRDefault="009813AA" w:rsidP="0076042D">
      <w:pPr>
        <w:pStyle w:val="a9"/>
      </w:pPr>
      <w:r>
        <w:separator/>
      </w:r>
    </w:p>
  </w:footnote>
  <w:footnote w:type="continuationSeparator" w:id="0">
    <w:p w:rsidR="009813AA" w:rsidRDefault="009813A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оликлиника - Рентгенологическое отделение"/>
    <w:docVar w:name="class" w:val=" не определен "/>
    <w:docVar w:name="close_doc_flag" w:val="0"/>
    <w:docVar w:name="co_classes" w:val="   "/>
    <w:docVar w:name="codeok" w:val=" 2607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19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20 "/>
    <w:docVar w:name="oborud" w:val=" Рентгенодиагностический аппарат, проявочный аппара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21A020B14A3F4D3C8583867D005855F7"/>
    <w:docVar w:name="rm_id" w:val="152"/>
    <w:docVar w:name="rm_name" w:val="                                          "/>
    <w:docVar w:name="rm_number" w:val=" 11091/020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Пленка для рентгеновских снимков, щелочи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073589"/>
    <w:rsid w:val="00000D63"/>
    <w:rsid w:val="000024F1"/>
    <w:rsid w:val="00025683"/>
    <w:rsid w:val="00046815"/>
    <w:rsid w:val="0005566C"/>
    <w:rsid w:val="00073589"/>
    <w:rsid w:val="000860ED"/>
    <w:rsid w:val="000905BE"/>
    <w:rsid w:val="000C385F"/>
    <w:rsid w:val="000C4CF0"/>
    <w:rsid w:val="000D1F5B"/>
    <w:rsid w:val="000E3E19"/>
    <w:rsid w:val="00110025"/>
    <w:rsid w:val="001429B1"/>
    <w:rsid w:val="00145419"/>
    <w:rsid w:val="001456F8"/>
    <w:rsid w:val="0015635F"/>
    <w:rsid w:val="001607C8"/>
    <w:rsid w:val="001F0753"/>
    <w:rsid w:val="001F4D8D"/>
    <w:rsid w:val="00232C8F"/>
    <w:rsid w:val="00234932"/>
    <w:rsid w:val="00244615"/>
    <w:rsid w:val="002665A7"/>
    <w:rsid w:val="00270255"/>
    <w:rsid w:val="002A0605"/>
    <w:rsid w:val="002E55C6"/>
    <w:rsid w:val="002F0DCB"/>
    <w:rsid w:val="00305752"/>
    <w:rsid w:val="00305B2F"/>
    <w:rsid w:val="00367816"/>
    <w:rsid w:val="003876C3"/>
    <w:rsid w:val="003947ED"/>
    <w:rsid w:val="003C24DB"/>
    <w:rsid w:val="003C5C39"/>
    <w:rsid w:val="003F0279"/>
    <w:rsid w:val="0040104A"/>
    <w:rsid w:val="00402CAC"/>
    <w:rsid w:val="00426D63"/>
    <w:rsid w:val="00444410"/>
    <w:rsid w:val="00481C22"/>
    <w:rsid w:val="004A47AD"/>
    <w:rsid w:val="004C4DB2"/>
    <w:rsid w:val="004E51DC"/>
    <w:rsid w:val="004E5FB2"/>
    <w:rsid w:val="00510595"/>
    <w:rsid w:val="00557B89"/>
    <w:rsid w:val="00563E94"/>
    <w:rsid w:val="0057082B"/>
    <w:rsid w:val="00576095"/>
    <w:rsid w:val="005A32C4"/>
    <w:rsid w:val="005A3A36"/>
    <w:rsid w:val="005B466C"/>
    <w:rsid w:val="005B7FE8"/>
    <w:rsid w:val="005C0A9A"/>
    <w:rsid w:val="005F6B08"/>
    <w:rsid w:val="0068409A"/>
    <w:rsid w:val="0069682B"/>
    <w:rsid w:val="006C28B3"/>
    <w:rsid w:val="00702868"/>
    <w:rsid w:val="007049EB"/>
    <w:rsid w:val="0070550F"/>
    <w:rsid w:val="00710271"/>
    <w:rsid w:val="00717C9F"/>
    <w:rsid w:val="007278F5"/>
    <w:rsid w:val="00743AFA"/>
    <w:rsid w:val="00745D40"/>
    <w:rsid w:val="007462E1"/>
    <w:rsid w:val="0076042D"/>
    <w:rsid w:val="007657D5"/>
    <w:rsid w:val="00776AA2"/>
    <w:rsid w:val="007A4C5E"/>
    <w:rsid w:val="007D1852"/>
    <w:rsid w:val="007D2CEA"/>
    <w:rsid w:val="007D30E8"/>
    <w:rsid w:val="00800B69"/>
    <w:rsid w:val="00835248"/>
    <w:rsid w:val="00847E9C"/>
    <w:rsid w:val="00883461"/>
    <w:rsid w:val="008C666C"/>
    <w:rsid w:val="008E68DE"/>
    <w:rsid w:val="008E70C1"/>
    <w:rsid w:val="0090588D"/>
    <w:rsid w:val="0092778A"/>
    <w:rsid w:val="009461DC"/>
    <w:rsid w:val="00967790"/>
    <w:rsid w:val="009813AA"/>
    <w:rsid w:val="0098630F"/>
    <w:rsid w:val="009929D6"/>
    <w:rsid w:val="00A100AB"/>
    <w:rsid w:val="00A12349"/>
    <w:rsid w:val="00A17CD4"/>
    <w:rsid w:val="00A3761D"/>
    <w:rsid w:val="00A7346C"/>
    <w:rsid w:val="00A86C28"/>
    <w:rsid w:val="00A87B75"/>
    <w:rsid w:val="00A91908"/>
    <w:rsid w:val="00A9287A"/>
    <w:rsid w:val="00A949C8"/>
    <w:rsid w:val="00AA4551"/>
    <w:rsid w:val="00AA46ED"/>
    <w:rsid w:val="00AA4DCC"/>
    <w:rsid w:val="00AB7AB8"/>
    <w:rsid w:val="00AC09E1"/>
    <w:rsid w:val="00AD14A4"/>
    <w:rsid w:val="00AD7C32"/>
    <w:rsid w:val="00AF796F"/>
    <w:rsid w:val="00B04F25"/>
    <w:rsid w:val="00BA5029"/>
    <w:rsid w:val="00BB3331"/>
    <w:rsid w:val="00BC2F3C"/>
    <w:rsid w:val="00BD1EC2"/>
    <w:rsid w:val="00BD7F26"/>
    <w:rsid w:val="00C02721"/>
    <w:rsid w:val="00C03F4A"/>
    <w:rsid w:val="00C31869"/>
    <w:rsid w:val="00CE3307"/>
    <w:rsid w:val="00D42AEA"/>
    <w:rsid w:val="00D76DF8"/>
    <w:rsid w:val="00D81279"/>
    <w:rsid w:val="00DB1272"/>
    <w:rsid w:val="00DB5302"/>
    <w:rsid w:val="00DD6B1F"/>
    <w:rsid w:val="00E06F54"/>
    <w:rsid w:val="00E124F4"/>
    <w:rsid w:val="00E36337"/>
    <w:rsid w:val="00E4179F"/>
    <w:rsid w:val="00E43EDA"/>
    <w:rsid w:val="00E85D22"/>
    <w:rsid w:val="00EB72AD"/>
    <w:rsid w:val="00EC37A1"/>
    <w:rsid w:val="00EF07A3"/>
    <w:rsid w:val="00EF3DC4"/>
    <w:rsid w:val="00F31AF6"/>
    <w:rsid w:val="00F76072"/>
    <w:rsid w:val="00FB001B"/>
    <w:rsid w:val="00FB24BF"/>
    <w:rsid w:val="00FB6EE5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2016-11-24T10:54:00Z</dcterms:created>
  <dcterms:modified xsi:type="dcterms:W3CDTF">2016-11-25T06:22:00Z</dcterms:modified>
</cp:coreProperties>
</file>